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2EC" w:rsidRPr="003E72EC" w:rsidRDefault="003E72EC" w:rsidP="003E72E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0" w:name="_GoBack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</w:rPr>
        <w:t>Thomas DARELL</w:t>
      </w:r>
      <w:bookmarkEnd w:id="0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fl.1493)</w:t>
      </w:r>
    </w:p>
    <w:p w:rsidR="003E72EC" w:rsidRPr="003E72EC" w:rsidRDefault="003E72EC" w:rsidP="003E72E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Lillingstone</w:t>
      </w:r>
      <w:proofErr w:type="spellEnd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Dayrell</w:t>
      </w:r>
      <w:proofErr w:type="spellEnd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, Buckinghamshire.</w:t>
      </w:r>
    </w:p>
    <w:p w:rsidR="003E72EC" w:rsidRPr="003E72EC" w:rsidRDefault="003E72EC" w:rsidP="003E72E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E72EC" w:rsidRPr="003E72EC" w:rsidRDefault="003E72EC" w:rsidP="003E72E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3E72EC" w:rsidRPr="003E72EC" w:rsidRDefault="003E72EC" w:rsidP="003E72E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12 Nov.1483</w:t>
      </w: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Settlement of his action against Thomas </w:t>
      </w:r>
      <w:proofErr w:type="spellStart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Agard</w:t>
      </w:r>
      <w:proofErr w:type="spellEnd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(q.v.) and his wife,</w:t>
      </w:r>
    </w:p>
    <w:p w:rsidR="003E72EC" w:rsidRPr="003E72EC" w:rsidRDefault="003E72EC" w:rsidP="003E72E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  <w:t xml:space="preserve">Margaret(q.v.), deforciants of a messuage, a dove-cot and a garden in </w:t>
      </w:r>
    </w:p>
    <w:p w:rsidR="003E72EC" w:rsidRPr="003E72EC" w:rsidRDefault="003E72EC" w:rsidP="003E72EC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proofErr w:type="spellStart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Neithrop</w:t>
      </w:r>
      <w:proofErr w:type="spellEnd"/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, Oxfordshire.  </w:t>
      </w:r>
    </w:p>
    <w:p w:rsidR="003E72EC" w:rsidRDefault="003E72EC" w:rsidP="003E72EC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C7FAD">
          <w:rPr>
            <w:rStyle w:val="Hyperlink"/>
            <w:rFonts w:ascii="Times New Roman" w:hAnsi="Times New Roman" w:cs="Times New Roman"/>
          </w:rPr>
          <w:t>http://www.medievalgenealogy.org.uk/fines/abstracts/CP_25_1_191_31.shtml</w:t>
        </w:r>
      </w:hyperlink>
      <w:r>
        <w:rPr>
          <w:rStyle w:val="Hyperlink"/>
          <w:rFonts w:ascii="Times New Roman" w:hAnsi="Times New Roman" w:cs="Times New Roman"/>
        </w:rPr>
        <w:t>)</w:t>
      </w:r>
    </w:p>
    <w:p w:rsidR="003E72EC" w:rsidRDefault="003E72EC" w:rsidP="003E72EC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72EC" w:rsidRDefault="003E72EC" w:rsidP="003E72EC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3E72EC" w:rsidRDefault="003E72EC" w:rsidP="003E72EC">
      <w:pPr>
        <w:pStyle w:val="NoSpacing"/>
        <w:rPr>
          <w:rStyle w:val="Hyperlink"/>
          <w:rFonts w:ascii="Times New Roman" w:hAnsi="Times New Roman" w:cs="Times New Roman"/>
          <w:sz w:val="24"/>
          <w:szCs w:val="24"/>
        </w:rPr>
      </w:pPr>
    </w:p>
    <w:p w:rsidR="00DD5B8A" w:rsidRPr="003E72EC" w:rsidRDefault="003E72EC" w:rsidP="003E72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E72EC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19 December 2014</w:t>
      </w:r>
    </w:p>
    <w:sectPr w:rsidR="00DD5B8A" w:rsidRPr="003E72E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2EC" w:rsidRDefault="003E72EC" w:rsidP="00564E3C">
      <w:pPr>
        <w:spacing w:after="0" w:line="240" w:lineRule="auto"/>
      </w:pPr>
      <w:r>
        <w:separator/>
      </w:r>
    </w:p>
  </w:endnote>
  <w:endnote w:type="continuationSeparator" w:id="0">
    <w:p w:rsidR="003E72EC" w:rsidRDefault="003E72E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2EC" w:rsidRDefault="003E72EC" w:rsidP="00564E3C">
      <w:pPr>
        <w:spacing w:after="0" w:line="240" w:lineRule="auto"/>
      </w:pPr>
      <w:r>
        <w:separator/>
      </w:r>
    </w:p>
  </w:footnote>
  <w:footnote w:type="continuationSeparator" w:id="0">
    <w:p w:rsidR="003E72EC" w:rsidRDefault="003E72EC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2EC"/>
    <w:rsid w:val="003E72EC"/>
    <w:rsid w:val="00564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D956F1-AD80-48E7-9FEC-93D7849E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E72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2015-10-02T19:59:00Z</dcterms:created>
  <dcterms:modified xsi:type="dcterms:W3CDTF">2015-10-02T20:01:00Z</dcterms:modified>
</cp:coreProperties>
</file>